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63764" w14:textId="0BE51C12" w:rsidR="00495231" w:rsidRDefault="00495231" w:rsidP="004952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RYS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05</w:t>
      </w:r>
      <w:r>
        <w:rPr>
          <w:rFonts w:cs="Times New Roman"/>
          <w:szCs w:val="24"/>
        </w:rPr>
        <w:t>)</w:t>
      </w:r>
    </w:p>
    <w:p w14:paraId="2077C6FB" w14:textId="77777777" w:rsidR="00495231" w:rsidRDefault="00495231" w:rsidP="004952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2E1941E2" w14:textId="77777777" w:rsidR="00495231" w:rsidRDefault="00495231" w:rsidP="00495231">
      <w:pPr>
        <w:pStyle w:val="NoSpacing"/>
        <w:rPr>
          <w:rFonts w:cs="Times New Roman"/>
          <w:szCs w:val="24"/>
        </w:rPr>
      </w:pPr>
    </w:p>
    <w:p w14:paraId="1A014582" w14:textId="77777777" w:rsidR="00495231" w:rsidRDefault="00495231" w:rsidP="00495231">
      <w:pPr>
        <w:pStyle w:val="NoSpacing"/>
        <w:rPr>
          <w:rFonts w:cs="Times New Roman"/>
          <w:szCs w:val="24"/>
        </w:rPr>
      </w:pPr>
    </w:p>
    <w:p w14:paraId="3DD44DDD" w14:textId="4EA3B0BC" w:rsidR="00495231" w:rsidRDefault="00495231" w:rsidP="004952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May1405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>.</w:t>
      </w:r>
    </w:p>
    <w:p w14:paraId="14BBF59F" w14:textId="7801C67F" w:rsidR="00495231" w:rsidRDefault="00495231" w:rsidP="004952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 xml:space="preserve"> and 436)</w:t>
      </w:r>
    </w:p>
    <w:p w14:paraId="09CAA28A" w14:textId="77777777" w:rsidR="00495231" w:rsidRDefault="00495231" w:rsidP="00495231">
      <w:pPr>
        <w:pStyle w:val="NoSpacing"/>
        <w:rPr>
          <w:rFonts w:cs="Times New Roman"/>
          <w:szCs w:val="24"/>
        </w:rPr>
      </w:pPr>
    </w:p>
    <w:p w14:paraId="3DCA5070" w14:textId="77777777" w:rsidR="00495231" w:rsidRDefault="00495231" w:rsidP="00495231">
      <w:pPr>
        <w:pStyle w:val="NoSpacing"/>
        <w:rPr>
          <w:rFonts w:cs="Times New Roman"/>
          <w:szCs w:val="24"/>
        </w:rPr>
      </w:pPr>
    </w:p>
    <w:p w14:paraId="157CBD65" w14:textId="77777777" w:rsidR="00495231" w:rsidRPr="00813E4E" w:rsidRDefault="00495231" w:rsidP="004952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701E81B2" w14:textId="6D7A83F6" w:rsidR="00BA00AB" w:rsidRPr="00495231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4952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3355D" w14:textId="77777777" w:rsidR="00495231" w:rsidRDefault="00495231" w:rsidP="009139A6">
      <w:r>
        <w:separator/>
      </w:r>
    </w:p>
  </w:endnote>
  <w:endnote w:type="continuationSeparator" w:id="0">
    <w:p w14:paraId="481188CF" w14:textId="77777777" w:rsidR="00495231" w:rsidRDefault="004952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E6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1C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05B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27DBA" w14:textId="77777777" w:rsidR="00495231" w:rsidRDefault="00495231" w:rsidP="009139A6">
      <w:r>
        <w:separator/>
      </w:r>
    </w:p>
  </w:footnote>
  <w:footnote w:type="continuationSeparator" w:id="0">
    <w:p w14:paraId="52118FC3" w14:textId="77777777" w:rsidR="00495231" w:rsidRDefault="004952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B0A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90A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58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231"/>
    <w:rsid w:val="000666E0"/>
    <w:rsid w:val="002510B7"/>
    <w:rsid w:val="0049523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DF457"/>
  <w15:chartTrackingRefBased/>
  <w15:docId w15:val="{F8244F7E-2D60-422D-A0F7-B9D001A6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2022-11-25T09:20:00Z</dcterms:created>
  <dcterms:modified xsi:type="dcterms:W3CDTF">2022-11-25T09:22:00Z</dcterms:modified>
</cp:coreProperties>
</file>